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874" w:rsidRDefault="009F0874" w:rsidP="009F08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MARCYLL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(fl.1418)</w:t>
      </w:r>
    </w:p>
    <w:p w:rsidR="009F0874" w:rsidRDefault="009F0874" w:rsidP="009F08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874" w:rsidRDefault="009F0874" w:rsidP="009F08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874" w:rsidRDefault="009F0874" w:rsidP="009F08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Aug.1418</w:t>
      </w:r>
      <w:r>
        <w:rPr>
          <w:rFonts w:ascii="Times New Roman" w:hAnsi="Times New Roman" w:cs="Times New Roman"/>
          <w:sz w:val="24"/>
          <w:szCs w:val="24"/>
        </w:rPr>
        <w:tab/>
        <w:t>Sh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e was a t</w:t>
      </w:r>
      <w:r>
        <w:rPr>
          <w:rFonts w:ascii="Times New Roman" w:hAnsi="Times New Roman" w:cs="Times New Roman"/>
          <w:sz w:val="24"/>
          <w:szCs w:val="24"/>
        </w:rPr>
        <w:t xml:space="preserve">enant of land in Ruddington, </w:t>
      </w:r>
      <w:r>
        <w:rPr>
          <w:rFonts w:ascii="Times New Roman" w:hAnsi="Times New Roman" w:cs="Times New Roman"/>
          <w:sz w:val="24"/>
          <w:szCs w:val="24"/>
        </w:rPr>
        <w:t>Nottinghamshire.</w:t>
      </w:r>
    </w:p>
    <w:p w:rsidR="009F0874" w:rsidRDefault="009F0874" w:rsidP="009F08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 eCIPM 21-152)</w:t>
      </w:r>
    </w:p>
    <w:p w:rsidR="009F0874" w:rsidRDefault="009F0874" w:rsidP="009F08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0874" w:rsidRDefault="009F0874" w:rsidP="009F08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F0874" w:rsidRDefault="009F0874" w:rsidP="009F08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</w:p>
    <w:sectPr w:rsidR="00DD5B8A" w:rsidRPr="009F08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874" w:rsidRDefault="009F0874" w:rsidP="00564E3C">
      <w:pPr>
        <w:spacing w:after="0" w:line="240" w:lineRule="auto"/>
      </w:pPr>
      <w:r>
        <w:separator/>
      </w:r>
    </w:p>
  </w:endnote>
  <w:endnote w:type="continuationSeparator" w:id="0">
    <w:p w:rsidR="009F0874" w:rsidRDefault="009F087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F0874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874" w:rsidRDefault="009F0874" w:rsidP="00564E3C">
      <w:pPr>
        <w:spacing w:after="0" w:line="240" w:lineRule="auto"/>
      </w:pPr>
      <w:r>
        <w:separator/>
      </w:r>
    </w:p>
  </w:footnote>
  <w:footnote w:type="continuationSeparator" w:id="0">
    <w:p w:rsidR="009F0874" w:rsidRDefault="009F087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74"/>
    <w:rsid w:val="00372DC6"/>
    <w:rsid w:val="00564E3C"/>
    <w:rsid w:val="0064591D"/>
    <w:rsid w:val="009F087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C41BA"/>
  <w15:chartTrackingRefBased/>
  <w15:docId w15:val="{BC7182C0-F4CC-4E6C-9C06-1F4BA66D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2016-01-01T16:51:00Z</dcterms:created>
  <dcterms:modified xsi:type="dcterms:W3CDTF">2016-01-01T16:53:00Z</dcterms:modified>
</cp:coreProperties>
</file>